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20E" w:rsidRDefault="00C92A08" w:rsidP="00A34B1D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 wp14:anchorId="1A781D2D" wp14:editId="0D03F728">
            <wp:simplePos x="0" y="0"/>
            <wp:positionH relativeFrom="column">
              <wp:posOffset>2590800</wp:posOffset>
            </wp:positionH>
            <wp:positionV relativeFrom="paragraph">
              <wp:posOffset>0</wp:posOffset>
            </wp:positionV>
            <wp:extent cx="695325" cy="81915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:rsidR="002F720E" w:rsidRDefault="002F720E" w:rsidP="00A34B1D">
      <w:pPr>
        <w:jc w:val="center"/>
      </w:pPr>
    </w:p>
    <w:p w:rsidR="002F720E" w:rsidRDefault="00A34B1D" w:rsidP="00A34B1D">
      <w:pPr>
        <w:pStyle w:val="10"/>
        <w:spacing w:before="200" w:line="240" w:lineRule="auto"/>
        <w:ind w:left="0" w:right="72"/>
        <w:rPr>
          <w:sz w:val="28"/>
          <w:szCs w:val="28"/>
        </w:rPr>
      </w:pPr>
      <w:r>
        <w:rPr>
          <w:sz w:val="28"/>
          <w:szCs w:val="28"/>
        </w:rPr>
        <w:t>МИНИСТЕРСТВО КУЛЬТУРЫ РОССИЙСКОЙ ФЕДЕРАЦИИ</w:t>
      </w:r>
    </w:p>
    <w:p w:rsidR="002F720E" w:rsidRDefault="002F720E" w:rsidP="00A34B1D"/>
    <w:p w:rsidR="002F720E" w:rsidRDefault="00A34B1D" w:rsidP="00A34B1D">
      <w:pPr>
        <w:jc w:val="center"/>
        <w:rPr>
          <w:b/>
          <w:bCs/>
        </w:rPr>
      </w:pPr>
      <w:r>
        <w:rPr>
          <w:b/>
          <w:bCs/>
        </w:rPr>
        <w:t>ФЕДЕРАЛЬНОЕ АГЕНТСТВО ПО ТУРИЗМУ</w:t>
      </w:r>
    </w:p>
    <w:p w:rsidR="002F720E" w:rsidRDefault="00A34B1D" w:rsidP="00A34B1D">
      <w:pPr>
        <w:jc w:val="center"/>
      </w:pPr>
      <w:r>
        <w:t>(РОСТУРИЗМ)</w:t>
      </w:r>
    </w:p>
    <w:p w:rsidR="002F720E" w:rsidRDefault="002F720E" w:rsidP="00A34B1D">
      <w:pPr>
        <w:jc w:val="center"/>
        <w:rPr>
          <w:b/>
          <w:bCs/>
        </w:rPr>
      </w:pPr>
    </w:p>
    <w:p w:rsidR="002F720E" w:rsidRDefault="00A34B1D" w:rsidP="00A34B1D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2F720E" w:rsidRDefault="002F720E" w:rsidP="00A34B1D"/>
    <w:p w:rsidR="002F720E" w:rsidRDefault="009D4C33" w:rsidP="0060649F">
      <w:r>
        <w:t>«29» декабря 2014</w:t>
      </w:r>
      <w:r w:rsidR="0060649F">
        <w:t xml:space="preserve">                                                                        </w:t>
      </w:r>
      <w:r>
        <w:t xml:space="preserve">     </w:t>
      </w:r>
      <w:r w:rsidR="0060649F">
        <w:t>№</w:t>
      </w:r>
      <w:r w:rsidR="001547E7">
        <w:t xml:space="preserve"> 481-Пр-14</w:t>
      </w:r>
    </w:p>
    <w:p w:rsidR="002F720E" w:rsidRDefault="002F720E" w:rsidP="00A34B1D">
      <w:pPr>
        <w:rPr>
          <w:b/>
        </w:rPr>
      </w:pPr>
    </w:p>
    <w:p w:rsidR="002F720E" w:rsidRDefault="00A34B1D" w:rsidP="00A34B1D">
      <w:pPr>
        <w:jc w:val="center"/>
      </w:pPr>
      <w:r>
        <w:rPr>
          <w:b/>
        </w:rPr>
        <w:t>Москва</w:t>
      </w:r>
    </w:p>
    <w:p w:rsidR="002F720E" w:rsidRDefault="002F720E" w:rsidP="00A34B1D">
      <w:pPr>
        <w:jc w:val="center"/>
        <w:rPr>
          <w:b/>
        </w:rPr>
      </w:pPr>
    </w:p>
    <w:p w:rsidR="002F720E" w:rsidRDefault="002F720E" w:rsidP="00A34B1D">
      <w:pPr>
        <w:jc w:val="center"/>
        <w:rPr>
          <w:b/>
        </w:rPr>
      </w:pPr>
    </w:p>
    <w:p w:rsidR="002F720E" w:rsidRDefault="00A34B1D" w:rsidP="00A34B1D">
      <w:pPr>
        <w:jc w:val="center"/>
        <w:rPr>
          <w:b/>
        </w:rPr>
      </w:pPr>
      <w:r>
        <w:rPr>
          <w:b/>
        </w:rPr>
        <w:t>О внесении изменений в Единый федеральный реестр туроператоров</w:t>
      </w:r>
    </w:p>
    <w:p w:rsidR="002F720E" w:rsidRDefault="002F720E" w:rsidP="00A34B1D">
      <w:pPr>
        <w:autoSpaceDE w:val="0"/>
        <w:autoSpaceDN w:val="0"/>
        <w:adjustRightInd w:val="0"/>
        <w:jc w:val="both"/>
      </w:pPr>
    </w:p>
    <w:p w:rsidR="002F720E" w:rsidRDefault="00A34B1D" w:rsidP="00A34B1D">
      <w:pPr>
        <w:tabs>
          <w:tab w:val="left" w:pos="720"/>
        </w:tabs>
        <w:autoSpaceDE w:val="0"/>
        <w:autoSpaceDN w:val="0"/>
        <w:adjustRightInd w:val="0"/>
        <w:jc w:val="both"/>
      </w:pPr>
      <w:r>
        <w:tab/>
        <w:t xml:space="preserve">В соответствии со статьей 4.1  Федерального закона от 24 ноября 1996 года №132-ФЗ «Об основах туристской деятельности в Российской Федерации»  </w:t>
      </w:r>
      <w:r>
        <w:rPr>
          <w:b/>
        </w:rPr>
        <w:t xml:space="preserve">п р и </w:t>
      </w:r>
      <w:proofErr w:type="gramStart"/>
      <w:r>
        <w:rPr>
          <w:b/>
        </w:rPr>
        <w:t>к</w:t>
      </w:r>
      <w:proofErr w:type="gramEnd"/>
      <w:r>
        <w:rPr>
          <w:b/>
        </w:rPr>
        <w:t xml:space="preserve"> а з ы в а ю:  </w:t>
      </w:r>
    </w:p>
    <w:p w:rsidR="002F720E" w:rsidRDefault="002F720E" w:rsidP="00A34B1D"/>
    <w:p w:rsidR="002F720E" w:rsidRDefault="00A34B1D" w:rsidP="00A34B1D">
      <w:pPr>
        <w:ind w:firstLine="708"/>
        <w:jc w:val="both"/>
      </w:pPr>
      <w:r>
        <w:t>1. Внести изменения в сведения о туроператорах, содержащиеся в Едином федеральном реестре туроператоров, с присвоением соответствующих реестровых номеров, согласно приложению к настоящему приказу.</w:t>
      </w:r>
    </w:p>
    <w:p w:rsidR="002F720E" w:rsidRDefault="002F720E" w:rsidP="00A34B1D">
      <w:pPr>
        <w:ind w:firstLine="708"/>
        <w:jc w:val="both"/>
      </w:pPr>
    </w:p>
    <w:p w:rsidR="002F720E" w:rsidRDefault="00A34B1D" w:rsidP="00A34B1D">
      <w:pPr>
        <w:ind w:firstLine="708"/>
        <w:jc w:val="both"/>
      </w:pPr>
      <w:r>
        <w:t xml:space="preserve">2. </w:t>
      </w:r>
      <w:proofErr w:type="gramStart"/>
      <w:r>
        <w:t>Разместить</w:t>
      </w:r>
      <w:proofErr w:type="gramEnd"/>
      <w:r>
        <w:t xml:space="preserve"> настоящий приказ на сайте Федерального агентства по туризму в информационно-телекоммуникационной сети «Интернет».</w:t>
      </w:r>
    </w:p>
    <w:p w:rsidR="002F720E" w:rsidRDefault="002F720E" w:rsidP="00A34B1D">
      <w:pPr>
        <w:ind w:firstLine="708"/>
        <w:jc w:val="both"/>
      </w:pPr>
    </w:p>
    <w:p w:rsidR="002F720E" w:rsidRDefault="00A34B1D" w:rsidP="00A34B1D">
      <w:pPr>
        <w:ind w:firstLine="708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руководителя Ростуризма В.Н. Королёва.</w:t>
      </w:r>
    </w:p>
    <w:p w:rsidR="002F720E" w:rsidRDefault="002F720E" w:rsidP="00A34B1D">
      <w:pPr>
        <w:ind w:firstLine="709"/>
      </w:pPr>
    </w:p>
    <w:p w:rsidR="002F720E" w:rsidRDefault="002F720E" w:rsidP="00A34B1D">
      <w:pPr>
        <w:ind w:firstLine="709"/>
      </w:pPr>
    </w:p>
    <w:p w:rsidR="002F720E" w:rsidRDefault="002F720E" w:rsidP="00A34B1D">
      <w:pPr>
        <w:ind w:firstLine="709"/>
      </w:pPr>
    </w:p>
    <w:p w:rsidR="002F720E" w:rsidRDefault="002F720E" w:rsidP="00A34B1D">
      <w:pPr>
        <w:ind w:firstLine="709"/>
      </w:pPr>
    </w:p>
    <w:p w:rsidR="002F720E" w:rsidRDefault="002F720E" w:rsidP="00A34B1D">
      <w:pPr>
        <w:ind w:firstLine="709"/>
      </w:pPr>
    </w:p>
    <w:p w:rsidR="002F720E" w:rsidRDefault="002F720E" w:rsidP="00A34B1D">
      <w:pPr>
        <w:ind w:firstLine="709"/>
      </w:pPr>
    </w:p>
    <w:p w:rsidR="002F720E" w:rsidRDefault="00A34B1D" w:rsidP="00A34B1D">
      <w:r>
        <w:t>ВрИО  руководителя                                                                   О.П. Сафонов</w:t>
      </w:r>
    </w:p>
    <w:p w:rsidR="002F720E" w:rsidRDefault="002F720E" w:rsidP="00A34B1D">
      <w:pPr>
        <w:ind w:firstLine="709"/>
      </w:pPr>
    </w:p>
    <w:p w:rsidR="002F720E" w:rsidRDefault="002F720E" w:rsidP="00A34B1D"/>
    <w:p w:rsidR="002F720E" w:rsidRDefault="002F720E" w:rsidP="00A34B1D">
      <w:pPr>
        <w:ind w:firstLine="709"/>
      </w:pPr>
    </w:p>
    <w:p w:rsidR="002F720E" w:rsidRDefault="002F720E" w:rsidP="00A34B1D">
      <w:pPr>
        <w:ind w:firstLine="709"/>
      </w:pPr>
    </w:p>
    <w:p w:rsidR="002F720E" w:rsidRDefault="002F720E" w:rsidP="00A34B1D">
      <w:pPr>
        <w:ind w:firstLine="709"/>
      </w:pPr>
    </w:p>
    <w:p w:rsidR="002F720E" w:rsidRDefault="002F720E" w:rsidP="00A34B1D">
      <w:pPr>
        <w:jc w:val="right"/>
        <w:rPr>
          <w:b/>
        </w:rPr>
      </w:pPr>
    </w:p>
    <w:p w:rsidR="002F720E" w:rsidRDefault="002F720E" w:rsidP="00A34B1D">
      <w:pPr>
        <w:jc w:val="right"/>
        <w:rPr>
          <w:b/>
        </w:rPr>
      </w:pPr>
    </w:p>
    <w:p w:rsidR="002F720E" w:rsidRDefault="00A34B1D" w:rsidP="00A34B1D">
      <w:pPr>
        <w:jc w:val="right"/>
        <w:rPr>
          <w:b/>
        </w:rPr>
      </w:pPr>
      <w:r>
        <w:rPr>
          <w:b/>
        </w:rPr>
        <w:t xml:space="preserve">Приложение к приказу Ростуризма </w:t>
      </w:r>
    </w:p>
    <w:p w:rsidR="002F720E" w:rsidRDefault="00A34B1D" w:rsidP="009D4C33">
      <w:pPr>
        <w:tabs>
          <w:tab w:val="left" w:pos="5670"/>
          <w:tab w:val="left" w:pos="5760"/>
        </w:tabs>
        <w:jc w:val="right"/>
        <w:rPr>
          <w:b/>
        </w:rPr>
      </w:pPr>
      <w:r>
        <w:rPr>
          <w:b/>
        </w:rPr>
        <w:t xml:space="preserve"> от </w:t>
      </w:r>
      <w:r w:rsidR="009D4C33">
        <w:rPr>
          <w:b/>
        </w:rPr>
        <w:t>29 декабря 2014</w:t>
      </w:r>
      <w:r>
        <w:rPr>
          <w:b/>
        </w:rPr>
        <w:t xml:space="preserve"> г. № </w:t>
      </w:r>
      <w:r w:rsidR="001547E7">
        <w:rPr>
          <w:b/>
        </w:rPr>
        <w:t>481-Пр-14</w:t>
      </w:r>
      <w:r>
        <w:rPr>
          <w:b/>
        </w:rPr>
        <w:t xml:space="preserve"> </w:t>
      </w:r>
    </w:p>
    <w:p w:rsidR="002F720E" w:rsidRDefault="002F720E" w:rsidP="00A34B1D">
      <w:pPr>
        <w:jc w:val="center"/>
        <w:rPr>
          <w:b/>
        </w:rPr>
      </w:pPr>
    </w:p>
    <w:p w:rsidR="002F720E" w:rsidRDefault="002F720E" w:rsidP="00A34B1D">
      <w:pPr>
        <w:jc w:val="center"/>
        <w:rPr>
          <w:b/>
        </w:rPr>
      </w:pPr>
    </w:p>
    <w:p w:rsidR="002F720E" w:rsidRDefault="00A34B1D" w:rsidP="00A34B1D">
      <w:pPr>
        <w:jc w:val="center"/>
        <w:rPr>
          <w:b/>
        </w:rPr>
      </w:pPr>
      <w:r>
        <w:rPr>
          <w:b/>
        </w:rPr>
        <w:t xml:space="preserve">Список туроператоров, в сведения о которых внесены изменения в связи </w:t>
      </w:r>
    </w:p>
    <w:p w:rsidR="002F720E" w:rsidRDefault="00A34B1D" w:rsidP="00A34B1D">
      <w:pPr>
        <w:jc w:val="center"/>
        <w:rPr>
          <w:b/>
        </w:rPr>
      </w:pPr>
      <w:r>
        <w:rPr>
          <w:b/>
        </w:rPr>
        <w:t>со сменой сферы туроператорской деятельности</w:t>
      </w:r>
    </w:p>
    <w:p w:rsidR="002F720E" w:rsidRDefault="002F720E" w:rsidP="00A34B1D">
      <w:pPr>
        <w:jc w:val="center"/>
        <w:rPr>
          <w:b/>
        </w:rPr>
      </w:pPr>
    </w:p>
    <w:p w:rsidR="002F720E" w:rsidRDefault="002F720E" w:rsidP="00A34B1D">
      <w:pPr>
        <w:jc w:val="center"/>
        <w:rPr>
          <w:b/>
        </w:rPr>
      </w:pPr>
    </w:p>
    <w:p w:rsidR="002F720E" w:rsidRDefault="002F720E" w:rsidP="00A34B1D"/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974"/>
        <w:gridCol w:w="1119"/>
        <w:gridCol w:w="2362"/>
        <w:gridCol w:w="1625"/>
        <w:gridCol w:w="1492"/>
        <w:gridCol w:w="1057"/>
        <w:gridCol w:w="1124"/>
      </w:tblGrid>
      <w:tr w:rsidR="002F720E" w:rsidTr="00FC0CC7">
        <w:tc>
          <w:tcPr>
            <w:tcW w:w="974" w:type="dxa"/>
            <w:shd w:val="clear" w:color="auto" w:fill="auto"/>
            <w:vAlign w:val="center"/>
          </w:tcPr>
          <w:p w:rsidR="002F720E" w:rsidRDefault="00A34B1D" w:rsidP="000C269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</w:t>
            </w:r>
          </w:p>
          <w:p w:rsidR="002F720E" w:rsidRDefault="00A34B1D" w:rsidP="000C269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:rsidR="002F720E" w:rsidRDefault="00A34B1D" w:rsidP="000C269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Вновь присвоенный</w:t>
            </w:r>
          </w:p>
          <w:p w:rsidR="002F720E" w:rsidRDefault="00A34B1D" w:rsidP="000C269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реестровый  номер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720E" w:rsidRDefault="00A34B1D" w:rsidP="000C269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Наименование  юридического лица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720E" w:rsidRDefault="00A34B1D" w:rsidP="000C269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Сфера туроператорской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720E" w:rsidRDefault="00A34B1D" w:rsidP="000C26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 действия нового договора страхования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F720E" w:rsidRDefault="00A34B1D" w:rsidP="000C269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Ранее присвоенный</w:t>
            </w:r>
          </w:p>
          <w:p w:rsidR="002F720E" w:rsidRDefault="00A34B1D" w:rsidP="000C269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реестровый номер</w:t>
            </w:r>
          </w:p>
        </w:tc>
      </w:tr>
      <w:tr w:rsidR="002F720E" w:rsidTr="00FC0CC7">
        <w:tc>
          <w:tcPr>
            <w:tcW w:w="974" w:type="dxa"/>
            <w:shd w:val="clear" w:color="auto" w:fill="auto"/>
          </w:tcPr>
          <w:p w:rsidR="002F720E" w:rsidRDefault="00584A26" w:rsidP="00584A26">
            <w:pPr>
              <w:jc w:val="center"/>
            </w:pPr>
            <w:r>
              <w:t>1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013059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720E" w:rsidRDefault="003A74E2" w:rsidP="000C269E">
            <w:pPr>
              <w:rPr>
                <w:color w:val="000000"/>
              </w:rPr>
            </w:pPr>
            <w:r>
              <w:rPr>
                <w:color w:val="000000"/>
              </w:rPr>
              <w:t>ООО "ТУР ПРЕСТИЖ Клуб"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720E" w:rsidRDefault="003A74E2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11.04.2015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013059</w:t>
            </w:r>
          </w:p>
        </w:tc>
      </w:tr>
      <w:tr w:rsidR="002F720E" w:rsidTr="00FC0CC7">
        <w:tc>
          <w:tcPr>
            <w:tcW w:w="974" w:type="dxa"/>
            <w:shd w:val="clear" w:color="auto" w:fill="auto"/>
          </w:tcPr>
          <w:p w:rsidR="002F720E" w:rsidRDefault="00584A26" w:rsidP="00584A26">
            <w:pPr>
              <w:jc w:val="center"/>
            </w:pPr>
            <w:r>
              <w:t>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003761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720E" w:rsidRDefault="003A74E2" w:rsidP="000C269E">
            <w:pPr>
              <w:rPr>
                <w:color w:val="000000"/>
              </w:rPr>
            </w:pPr>
            <w:r>
              <w:rPr>
                <w:color w:val="000000"/>
              </w:rPr>
              <w:t>ООО "</w:t>
            </w:r>
            <w:proofErr w:type="spellStart"/>
            <w:r>
              <w:rPr>
                <w:color w:val="000000"/>
              </w:rPr>
              <w:t>МагСПб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720E" w:rsidRDefault="003A74E2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23.03.2015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003761</w:t>
            </w:r>
          </w:p>
        </w:tc>
      </w:tr>
      <w:tr w:rsidR="002F720E" w:rsidTr="00FC0CC7">
        <w:tc>
          <w:tcPr>
            <w:tcW w:w="974" w:type="dxa"/>
            <w:shd w:val="clear" w:color="auto" w:fill="auto"/>
          </w:tcPr>
          <w:p w:rsidR="002F720E" w:rsidRDefault="00584A26" w:rsidP="00584A26">
            <w:pPr>
              <w:jc w:val="center"/>
            </w:pPr>
            <w:r>
              <w:t>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011990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720E" w:rsidRDefault="003A74E2" w:rsidP="000C269E">
            <w:pPr>
              <w:rPr>
                <w:color w:val="000000"/>
              </w:rPr>
            </w:pPr>
            <w:r>
              <w:rPr>
                <w:color w:val="000000"/>
              </w:rPr>
              <w:t>ООО "ЧЕКО-</w:t>
            </w:r>
            <w:proofErr w:type="spellStart"/>
            <w:r>
              <w:rPr>
                <w:color w:val="000000"/>
              </w:rPr>
              <w:t>тревел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720E" w:rsidRDefault="003A74E2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011990</w:t>
            </w:r>
          </w:p>
        </w:tc>
      </w:tr>
      <w:tr w:rsidR="002F720E" w:rsidTr="00FC0CC7">
        <w:tc>
          <w:tcPr>
            <w:tcW w:w="974" w:type="dxa"/>
            <w:shd w:val="clear" w:color="auto" w:fill="auto"/>
          </w:tcPr>
          <w:p w:rsidR="002F720E" w:rsidRDefault="00584A26" w:rsidP="00584A26">
            <w:pPr>
              <w:jc w:val="center"/>
            </w:pPr>
            <w:r>
              <w:t>4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013202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720E" w:rsidRDefault="003A74E2" w:rsidP="000C269E">
            <w:pPr>
              <w:rPr>
                <w:color w:val="000000"/>
              </w:rPr>
            </w:pPr>
            <w:r>
              <w:rPr>
                <w:color w:val="000000"/>
              </w:rPr>
              <w:t>ООО "Академия"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720E" w:rsidRDefault="003A74E2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720E" w:rsidRDefault="000379CD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18/09/2014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ВНТ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2F720E" w:rsidRDefault="003A74E2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013202</w:t>
            </w:r>
          </w:p>
        </w:tc>
      </w:tr>
      <w:tr w:rsidR="00B65E3B" w:rsidTr="00FC0CC7">
        <w:tc>
          <w:tcPr>
            <w:tcW w:w="974" w:type="dxa"/>
            <w:shd w:val="clear" w:color="auto" w:fill="auto"/>
          </w:tcPr>
          <w:p w:rsidR="00B65E3B" w:rsidRDefault="00B65E3B" w:rsidP="00584A26">
            <w:pPr>
              <w:jc w:val="center"/>
            </w:pPr>
            <w:r>
              <w:t>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65E3B" w:rsidRDefault="00B65E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E3B" w:rsidRDefault="00B65E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010547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5E3B" w:rsidRDefault="00B65E3B" w:rsidP="000C269E">
            <w:pPr>
              <w:rPr>
                <w:color w:val="000000"/>
              </w:rPr>
            </w:pPr>
            <w:r w:rsidRPr="00B65E3B">
              <w:rPr>
                <w:color w:val="000000"/>
              </w:rPr>
              <w:t>ООО "</w:t>
            </w:r>
            <w:proofErr w:type="spellStart"/>
            <w:r w:rsidRPr="00B65E3B">
              <w:rPr>
                <w:color w:val="000000"/>
              </w:rPr>
              <w:t>ВладМореТур</w:t>
            </w:r>
            <w:proofErr w:type="spellEnd"/>
            <w:r w:rsidRPr="00B65E3B">
              <w:rPr>
                <w:color w:val="000000"/>
              </w:rPr>
              <w:t>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5E3B" w:rsidRDefault="00B65E3B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5E3B" w:rsidRDefault="00B65E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05/04/2014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65E3B" w:rsidRDefault="00B65E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B65E3B" w:rsidRDefault="00B65E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010547</w:t>
            </w:r>
          </w:p>
        </w:tc>
      </w:tr>
      <w:tr w:rsidR="00B65E3B" w:rsidTr="00FC0CC7">
        <w:tc>
          <w:tcPr>
            <w:tcW w:w="974" w:type="dxa"/>
            <w:shd w:val="clear" w:color="auto" w:fill="auto"/>
          </w:tcPr>
          <w:p w:rsidR="00B65E3B" w:rsidRDefault="00790B10" w:rsidP="00584A26">
            <w:pPr>
              <w:jc w:val="center"/>
            </w:pPr>
            <w:r>
              <w:t>6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65E3B" w:rsidRDefault="00790B10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E3B" w:rsidRDefault="00790B10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012557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5E3B" w:rsidRDefault="00790B10" w:rsidP="000C269E">
            <w:pPr>
              <w:rPr>
                <w:color w:val="000000"/>
              </w:rPr>
            </w:pPr>
            <w:r w:rsidRPr="00790B10">
              <w:rPr>
                <w:color w:val="000000"/>
              </w:rPr>
              <w:t xml:space="preserve">OOO "ТРИНИТИ </w:t>
            </w:r>
            <w:proofErr w:type="spellStart"/>
            <w:r w:rsidRPr="00790B10">
              <w:rPr>
                <w:color w:val="000000"/>
              </w:rPr>
              <w:t>тревел</w:t>
            </w:r>
            <w:proofErr w:type="spellEnd"/>
            <w:r w:rsidRPr="00790B10">
              <w:rPr>
                <w:color w:val="000000"/>
              </w:rPr>
              <w:t>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5E3B" w:rsidRDefault="00790B10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5E3B" w:rsidRDefault="00790B10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01/05/2015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65E3B" w:rsidRDefault="00790B10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B65E3B" w:rsidRDefault="00790B10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012557</w:t>
            </w:r>
          </w:p>
        </w:tc>
      </w:tr>
      <w:tr w:rsidR="00B65E3B" w:rsidTr="00FC0CC7">
        <w:tc>
          <w:tcPr>
            <w:tcW w:w="974" w:type="dxa"/>
            <w:shd w:val="clear" w:color="auto" w:fill="auto"/>
          </w:tcPr>
          <w:p w:rsidR="00B65E3B" w:rsidRDefault="008E3AC3" w:rsidP="00584A26">
            <w:pPr>
              <w:jc w:val="center"/>
            </w:pPr>
            <w:r>
              <w:t>7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65E3B" w:rsidRDefault="008E3AC3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E3B" w:rsidRDefault="008E3AC3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010021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5E3B" w:rsidRDefault="008E3AC3" w:rsidP="000C269E">
            <w:pPr>
              <w:rPr>
                <w:color w:val="000000"/>
              </w:rPr>
            </w:pPr>
            <w:r w:rsidRPr="008E3AC3">
              <w:rPr>
                <w:color w:val="000000"/>
              </w:rPr>
              <w:t>ООО "РТС"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5E3B" w:rsidRDefault="008E3AC3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5E3B" w:rsidRDefault="008E3AC3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11/04/2015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65E3B" w:rsidRDefault="008E3AC3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B65E3B" w:rsidRDefault="008E3AC3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010021</w:t>
            </w:r>
          </w:p>
        </w:tc>
      </w:tr>
      <w:tr w:rsidR="00B65E3B" w:rsidTr="00FC0CC7">
        <w:tc>
          <w:tcPr>
            <w:tcW w:w="974" w:type="dxa"/>
            <w:shd w:val="clear" w:color="auto" w:fill="auto"/>
          </w:tcPr>
          <w:p w:rsidR="00B65E3B" w:rsidRDefault="008D2C18" w:rsidP="00584A26">
            <w:pPr>
              <w:jc w:val="center"/>
            </w:pPr>
            <w:r>
              <w:t>8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65E3B" w:rsidRDefault="008D2C18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E3B" w:rsidRDefault="008D2C18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008483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5E3B" w:rsidRDefault="000612F8" w:rsidP="000C269E">
            <w:pPr>
              <w:rPr>
                <w:color w:val="000000"/>
              </w:rPr>
            </w:pPr>
            <w:r w:rsidRPr="000612F8">
              <w:rPr>
                <w:color w:val="000000"/>
              </w:rPr>
              <w:t>ООО "Бон Тур"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5E3B" w:rsidRDefault="008D2C18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5E3B" w:rsidRDefault="008D2C18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05/04/2015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65E3B" w:rsidRDefault="008D2C18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B65E3B" w:rsidRDefault="008D2C18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008483</w:t>
            </w:r>
          </w:p>
        </w:tc>
      </w:tr>
      <w:tr w:rsidR="00CC5B3B" w:rsidTr="00FC0CC7">
        <w:tc>
          <w:tcPr>
            <w:tcW w:w="974" w:type="dxa"/>
            <w:shd w:val="clear" w:color="auto" w:fill="auto"/>
          </w:tcPr>
          <w:p w:rsidR="00CC5B3B" w:rsidRDefault="00CC5B3B" w:rsidP="00584A26">
            <w:pPr>
              <w:jc w:val="center"/>
            </w:pPr>
            <w:r>
              <w:t>9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CC5B3B" w:rsidRDefault="00CC5B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5B3B" w:rsidRDefault="00CC5B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006370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5B3B" w:rsidRDefault="00CC5B3B" w:rsidP="000C269E">
            <w:pPr>
              <w:rPr>
                <w:color w:val="000000"/>
              </w:rPr>
            </w:pPr>
            <w:r w:rsidRPr="00CC5B3B">
              <w:rPr>
                <w:color w:val="000000"/>
              </w:rPr>
              <w:t>ООО "АЗИЯ БАС - Тур"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B3B" w:rsidRDefault="00CC5B3B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5B3B" w:rsidRDefault="00CC5B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01/05/2015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B3B" w:rsidRDefault="00CC5B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5B3B" w:rsidRDefault="00CC5B3B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006370</w:t>
            </w:r>
          </w:p>
        </w:tc>
      </w:tr>
      <w:tr w:rsidR="00C6474E" w:rsidTr="00FC0CC7">
        <w:tc>
          <w:tcPr>
            <w:tcW w:w="974" w:type="dxa"/>
            <w:shd w:val="clear" w:color="auto" w:fill="auto"/>
          </w:tcPr>
          <w:p w:rsidR="00C6474E" w:rsidRDefault="00C6474E" w:rsidP="00584A26">
            <w:pPr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C6474E" w:rsidRDefault="00C6474E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474E" w:rsidRDefault="00C6474E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012744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6474E" w:rsidRPr="00CC5B3B" w:rsidRDefault="00C6474E" w:rsidP="000C269E">
            <w:pPr>
              <w:rPr>
                <w:color w:val="000000"/>
              </w:rPr>
            </w:pPr>
            <w:r w:rsidRPr="00C6474E">
              <w:rPr>
                <w:color w:val="000000"/>
              </w:rPr>
              <w:t>ООО "Империя Тур"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474E" w:rsidRDefault="00C6474E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474E" w:rsidRDefault="00C6474E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14/01/2015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6474E" w:rsidRDefault="00C6474E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6474E" w:rsidRDefault="00C6474E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012744</w:t>
            </w:r>
          </w:p>
        </w:tc>
      </w:tr>
      <w:tr w:rsidR="0052589A" w:rsidTr="00FC0CC7">
        <w:tc>
          <w:tcPr>
            <w:tcW w:w="974" w:type="dxa"/>
            <w:shd w:val="clear" w:color="auto" w:fill="auto"/>
          </w:tcPr>
          <w:p w:rsidR="0052589A" w:rsidRDefault="0052589A" w:rsidP="00584A26">
            <w:pPr>
              <w:jc w:val="center"/>
            </w:pPr>
            <w:r>
              <w:t>11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52589A" w:rsidRDefault="0052589A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589A" w:rsidRDefault="0052589A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012516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2589A" w:rsidRPr="00C6474E" w:rsidRDefault="0052589A" w:rsidP="000C269E">
            <w:pPr>
              <w:rPr>
                <w:color w:val="000000"/>
              </w:rPr>
            </w:pPr>
            <w:r w:rsidRPr="0052589A">
              <w:rPr>
                <w:color w:val="000000"/>
              </w:rPr>
              <w:t>ООО</w:t>
            </w:r>
            <w:r w:rsidR="00FE0DA1">
              <w:rPr>
                <w:color w:val="000000"/>
              </w:rPr>
              <w:t xml:space="preserve"> </w:t>
            </w:r>
            <w:r w:rsidRPr="0052589A">
              <w:rPr>
                <w:color w:val="000000"/>
              </w:rPr>
              <w:t>"Время путешествий"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589A" w:rsidRDefault="0052589A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89A" w:rsidRDefault="0052589A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01/04/2015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2589A" w:rsidRDefault="0052589A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ВНТ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52589A" w:rsidRDefault="0052589A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012516</w:t>
            </w:r>
          </w:p>
        </w:tc>
      </w:tr>
      <w:tr w:rsidR="000200A9" w:rsidTr="00FC0CC7">
        <w:tc>
          <w:tcPr>
            <w:tcW w:w="974" w:type="dxa"/>
            <w:shd w:val="clear" w:color="auto" w:fill="auto"/>
          </w:tcPr>
          <w:p w:rsidR="000200A9" w:rsidRDefault="000200A9" w:rsidP="00584A26">
            <w:pPr>
              <w:jc w:val="center"/>
            </w:pPr>
            <w:r>
              <w:t>12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013517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00A9" w:rsidRPr="0052589A" w:rsidRDefault="000200A9" w:rsidP="000C269E">
            <w:pPr>
              <w:rPr>
                <w:color w:val="000000"/>
              </w:rPr>
            </w:pPr>
            <w:r w:rsidRPr="000200A9">
              <w:rPr>
                <w:color w:val="000000"/>
              </w:rPr>
              <w:t>ОАО "АК "Полярные авиалинии"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00A9" w:rsidRDefault="000200A9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04/03/2015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013517</w:t>
            </w:r>
          </w:p>
        </w:tc>
      </w:tr>
      <w:tr w:rsidR="000200A9" w:rsidTr="00FC0CC7">
        <w:tc>
          <w:tcPr>
            <w:tcW w:w="974" w:type="dxa"/>
            <w:shd w:val="clear" w:color="auto" w:fill="auto"/>
          </w:tcPr>
          <w:p w:rsidR="000200A9" w:rsidRDefault="000200A9" w:rsidP="00584A26">
            <w:pPr>
              <w:jc w:val="center"/>
            </w:pPr>
            <w:r>
              <w:t>13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011965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00A9" w:rsidRPr="0052589A" w:rsidRDefault="00560D42" w:rsidP="000C269E">
            <w:pPr>
              <w:rPr>
                <w:color w:val="000000"/>
              </w:rPr>
            </w:pPr>
            <w:r w:rsidRPr="00560D42">
              <w:rPr>
                <w:color w:val="000000"/>
              </w:rPr>
              <w:t>ООО "Экскурсионное бюро "Яроблтур"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00A9" w:rsidRDefault="000200A9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  <w:p w:rsidR="000200A9" w:rsidRDefault="000200A9" w:rsidP="000C269E">
            <w:pPr>
              <w:rPr>
                <w:color w:val="000000"/>
              </w:rPr>
            </w:pPr>
            <w:r>
              <w:rPr>
                <w:color w:val="000000"/>
              </w:rPr>
              <w:t>выездной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01/01/2015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ВНТ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0200A9" w:rsidRDefault="000200A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011965</w:t>
            </w:r>
          </w:p>
        </w:tc>
      </w:tr>
      <w:tr w:rsidR="00B238D9" w:rsidTr="00FC0CC7">
        <w:tc>
          <w:tcPr>
            <w:tcW w:w="974" w:type="dxa"/>
            <w:shd w:val="clear" w:color="auto" w:fill="auto"/>
          </w:tcPr>
          <w:p w:rsidR="00B238D9" w:rsidRDefault="00B238D9" w:rsidP="00584A26">
            <w:pPr>
              <w:jc w:val="center"/>
            </w:pPr>
            <w:r>
              <w:t>14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238D9" w:rsidRDefault="00B238D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МВТ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8D9" w:rsidRDefault="00B238D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010601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238D9" w:rsidRPr="000200A9" w:rsidRDefault="00B238D9" w:rsidP="000C269E">
            <w:pPr>
              <w:rPr>
                <w:color w:val="000000"/>
              </w:rPr>
            </w:pPr>
            <w:r>
              <w:rPr>
                <w:color w:val="000000"/>
              </w:rPr>
              <w:t>ООО «Петер Тур»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238D9" w:rsidRDefault="00B238D9" w:rsidP="000C269E">
            <w:pPr>
              <w:rPr>
                <w:color w:val="000000"/>
              </w:rPr>
            </w:pPr>
            <w:r>
              <w:rPr>
                <w:color w:val="000000"/>
              </w:rPr>
              <w:t>внутренний въездной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38D9" w:rsidRDefault="00B238D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13/05/2015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B238D9" w:rsidRDefault="00B238D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B238D9" w:rsidRDefault="00B238D9" w:rsidP="000C26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010601</w:t>
            </w:r>
          </w:p>
        </w:tc>
      </w:tr>
    </w:tbl>
    <w:p w:rsidR="002F720E" w:rsidRDefault="002F720E" w:rsidP="009F7A64"/>
    <w:sectPr w:rsidR="002F720E" w:rsidSect="00A34B1D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F26D2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31076C"/>
    <w:multiLevelType w:val="hybridMultilevel"/>
    <w:tmpl w:val="E2EAD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6006DB"/>
    <w:multiLevelType w:val="hybridMultilevel"/>
    <w:tmpl w:val="4FB2C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5443BA"/>
    <w:multiLevelType w:val="hybridMultilevel"/>
    <w:tmpl w:val="4FB2C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5F9"/>
    <w:rsid w:val="000200A9"/>
    <w:rsid w:val="000379CD"/>
    <w:rsid w:val="00055440"/>
    <w:rsid w:val="000612F8"/>
    <w:rsid w:val="000C269E"/>
    <w:rsid w:val="00130119"/>
    <w:rsid w:val="001511A8"/>
    <w:rsid w:val="001547E7"/>
    <w:rsid w:val="002F720E"/>
    <w:rsid w:val="003226DF"/>
    <w:rsid w:val="003A74E2"/>
    <w:rsid w:val="0052589A"/>
    <w:rsid w:val="005606DE"/>
    <w:rsid w:val="00560D42"/>
    <w:rsid w:val="00584A26"/>
    <w:rsid w:val="005F544A"/>
    <w:rsid w:val="0060649F"/>
    <w:rsid w:val="006935F9"/>
    <w:rsid w:val="00790B10"/>
    <w:rsid w:val="008D2C18"/>
    <w:rsid w:val="008E3AC3"/>
    <w:rsid w:val="009D4C33"/>
    <w:rsid w:val="009F7A64"/>
    <w:rsid w:val="00A34B1D"/>
    <w:rsid w:val="00A815AE"/>
    <w:rsid w:val="00AE76E7"/>
    <w:rsid w:val="00B238D9"/>
    <w:rsid w:val="00B65E3B"/>
    <w:rsid w:val="00C25194"/>
    <w:rsid w:val="00C6474E"/>
    <w:rsid w:val="00C92A08"/>
    <w:rsid w:val="00CC5B3B"/>
    <w:rsid w:val="00EE4D85"/>
    <w:rsid w:val="00FC0CC7"/>
    <w:rsid w:val="00FE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44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544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1"/>
    <w:rsid w:val="00055440"/>
    <w:pPr>
      <w:widowControl w:val="0"/>
      <w:snapToGrid w:val="0"/>
      <w:spacing w:before="220" w:line="259" w:lineRule="auto"/>
      <w:ind w:left="520" w:right="400"/>
      <w:jc w:val="center"/>
    </w:pPr>
    <w:rPr>
      <w:sz w:val="18"/>
    </w:rPr>
  </w:style>
  <w:style w:type="paragraph" w:customStyle="1" w:styleId="10">
    <w:name w:val="Обычный1"/>
    <w:rsid w:val="00A34B1D"/>
    <w:pPr>
      <w:widowControl w:val="0"/>
      <w:spacing w:before="220" w:line="260" w:lineRule="auto"/>
      <w:ind w:left="520" w:right="400"/>
      <w:jc w:val="center"/>
    </w:pPr>
    <w:rPr>
      <w:snapToGrid w:val="0"/>
      <w:sz w:val="18"/>
    </w:rPr>
  </w:style>
  <w:style w:type="paragraph" w:styleId="a3">
    <w:name w:val="Balloon Text"/>
    <w:basedOn w:val="a"/>
    <w:link w:val="a4"/>
    <w:rsid w:val="00FC0C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C0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44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544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1"/>
    <w:rsid w:val="00055440"/>
    <w:pPr>
      <w:widowControl w:val="0"/>
      <w:snapToGrid w:val="0"/>
      <w:spacing w:before="220" w:line="259" w:lineRule="auto"/>
      <w:ind w:left="520" w:right="400"/>
      <w:jc w:val="center"/>
    </w:pPr>
    <w:rPr>
      <w:sz w:val="18"/>
    </w:rPr>
  </w:style>
  <w:style w:type="paragraph" w:customStyle="1" w:styleId="10">
    <w:name w:val="Обычный1"/>
    <w:rsid w:val="00A34B1D"/>
    <w:pPr>
      <w:widowControl w:val="0"/>
      <w:spacing w:before="220" w:line="260" w:lineRule="auto"/>
      <w:ind w:left="520" w:right="400"/>
      <w:jc w:val="center"/>
    </w:pPr>
    <w:rPr>
      <w:snapToGrid w:val="0"/>
      <w:sz w:val="18"/>
    </w:rPr>
  </w:style>
  <w:style w:type="paragraph" w:styleId="a3">
    <w:name w:val="Balloon Text"/>
    <w:basedOn w:val="a"/>
    <w:link w:val="a4"/>
    <w:rsid w:val="00FC0C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C0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Downloads\&#1054;&#1073;&#1088;&#1072;&#1079;&#1077;&#1094;%20&#1087;&#1088;&#1080;&#1082;&#1072;&#1079;&#1072;%20&#1086;%20&#1074;&#1085;&#1077;&#1089;&#1077;&#1085;&#1080;&#1080;%20&#1080;&#1079;&#1084;&#1077;&#1085;&#1077;&#1085;&#1080;&#1080;&#774;%20&#1074;%20&#1089;&#1074;&#1077;&#1076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Образец приказа о внесении изменений в сведения</Template>
  <TotalTime>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2014-12-30T07:56:00Z</cp:lastPrinted>
  <dcterms:created xsi:type="dcterms:W3CDTF">2015-01-15T08:07:00Z</dcterms:created>
  <dcterms:modified xsi:type="dcterms:W3CDTF">2015-01-15T08:07:00Z</dcterms:modified>
</cp:coreProperties>
</file>