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CA4" w:rsidRDefault="006D09B7" w:rsidP="00C06AF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98500" cy="825500"/>
            <wp:effectExtent l="0" t="0" r="12700" b="1270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CA4" w:rsidRDefault="00C06AF6" w:rsidP="00C06AF6">
      <w:pPr>
        <w:pStyle w:val="1"/>
        <w:spacing w:before="200" w:line="240" w:lineRule="auto"/>
        <w:ind w:left="0" w:right="72"/>
        <w:outlineLvl w:val="0"/>
        <w:rPr>
          <w:sz w:val="28"/>
          <w:szCs w:val="28"/>
        </w:rPr>
      </w:pPr>
      <w:r>
        <w:rPr>
          <w:sz w:val="28"/>
          <w:szCs w:val="28"/>
        </w:rPr>
        <w:t>МИНИСТЕРСТВО КУЛЬТУРЫ РОССИЙСКОЙ ФЕДЕРАЦИИ</w:t>
      </w:r>
    </w:p>
    <w:p w:rsidR="00842CA4" w:rsidRDefault="00842CA4" w:rsidP="00C06AF6">
      <w:pPr>
        <w:rPr>
          <w:sz w:val="28"/>
          <w:szCs w:val="28"/>
        </w:rPr>
      </w:pPr>
    </w:p>
    <w:p w:rsidR="00842CA4" w:rsidRDefault="00C06AF6" w:rsidP="00C06AF6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ФЕДЕРАЛЬНОЕ АГЕНТСТВО ПО ТУРИЗМУ</w:t>
      </w:r>
    </w:p>
    <w:p w:rsidR="00842CA4" w:rsidRDefault="00C06AF6" w:rsidP="00C06AF6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(РОСТУРИЗМ)</w:t>
      </w:r>
    </w:p>
    <w:p w:rsidR="00842CA4" w:rsidRDefault="00842CA4" w:rsidP="00C06AF6">
      <w:pPr>
        <w:jc w:val="center"/>
        <w:rPr>
          <w:b/>
          <w:bCs/>
          <w:sz w:val="28"/>
          <w:szCs w:val="28"/>
        </w:rPr>
      </w:pPr>
    </w:p>
    <w:p w:rsidR="00842CA4" w:rsidRDefault="00C06AF6" w:rsidP="00C06AF6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ПРИКАЗ</w:t>
      </w:r>
    </w:p>
    <w:p w:rsidR="00842CA4" w:rsidRDefault="00842CA4" w:rsidP="00C06AF6">
      <w:pPr>
        <w:rPr>
          <w:sz w:val="28"/>
          <w:szCs w:val="28"/>
        </w:rPr>
      </w:pPr>
    </w:p>
    <w:p w:rsidR="00842CA4" w:rsidRDefault="00454B69" w:rsidP="00F06A63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«04» декабря 2017</w:t>
      </w:r>
      <w:r w:rsidR="00F06A63">
        <w:rPr>
          <w:sz w:val="28"/>
          <w:szCs w:val="28"/>
        </w:rPr>
        <w:t xml:space="preserve"> г.                                                                     </w:t>
      </w:r>
      <w:r>
        <w:rPr>
          <w:sz w:val="28"/>
          <w:szCs w:val="28"/>
        </w:rPr>
        <w:t xml:space="preserve">     </w:t>
      </w:r>
      <w:r w:rsidR="00F06A63">
        <w:rPr>
          <w:sz w:val="28"/>
          <w:szCs w:val="28"/>
        </w:rPr>
        <w:t xml:space="preserve">№ </w:t>
      </w:r>
      <w:r w:rsidRPr="00454B69">
        <w:rPr>
          <w:sz w:val="28"/>
          <w:szCs w:val="28"/>
        </w:rPr>
        <w:t>583-Пр-17</w:t>
      </w:r>
    </w:p>
    <w:p w:rsidR="00842CA4" w:rsidRDefault="00C06AF6" w:rsidP="00C06AF6">
      <w:pPr>
        <w:jc w:val="center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Москва</w:t>
      </w:r>
    </w:p>
    <w:p w:rsidR="00842CA4" w:rsidRDefault="00842CA4" w:rsidP="00C06AF6">
      <w:pPr>
        <w:jc w:val="center"/>
        <w:rPr>
          <w:b/>
          <w:sz w:val="28"/>
          <w:szCs w:val="28"/>
        </w:rPr>
      </w:pPr>
    </w:p>
    <w:p w:rsidR="00842CA4" w:rsidRDefault="001A79EE" w:rsidP="001A79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сведений в Единый федеральный реестр туроператоров и выдаче свидетельства</w:t>
      </w:r>
    </w:p>
    <w:p w:rsidR="00842CA4" w:rsidRDefault="00842CA4" w:rsidP="00C06AF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42CA4" w:rsidRDefault="006D0611" w:rsidP="00F11B4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4.2 Федерального закона от 24 ноября 1996 г. № 132-ФЗ «Об основах туристской деятельности в Российской Федерации» </w:t>
      </w:r>
      <w:r>
        <w:rPr>
          <w:b/>
          <w:spacing w:val="80"/>
          <w:sz w:val="28"/>
          <w:szCs w:val="28"/>
        </w:rPr>
        <w:t>приказыва</w:t>
      </w:r>
      <w:r>
        <w:rPr>
          <w:b/>
          <w:sz w:val="28"/>
          <w:szCs w:val="28"/>
        </w:rPr>
        <w:t>ю:</w:t>
      </w:r>
    </w:p>
    <w:p w:rsidR="00842CA4" w:rsidRDefault="00842CA4" w:rsidP="00C06AF6">
      <w:pPr>
        <w:rPr>
          <w:sz w:val="28"/>
          <w:szCs w:val="28"/>
        </w:rPr>
      </w:pPr>
    </w:p>
    <w:p w:rsidR="00842CA4" w:rsidRDefault="00C06AF6" w:rsidP="006D06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Внести в Единый федеральный реестр туроператоров сведения о юридических лицах, осуществляющих туроператорскую деятельность и выдать свидетельства о внесении сведений в Единый федеральный реестр туроператоров согласно Приложению.</w:t>
      </w:r>
    </w:p>
    <w:p w:rsidR="00842CA4" w:rsidRDefault="00842CA4" w:rsidP="00C06AF6">
      <w:pPr>
        <w:ind w:firstLine="708"/>
        <w:jc w:val="both"/>
        <w:rPr>
          <w:sz w:val="28"/>
          <w:szCs w:val="28"/>
        </w:rPr>
      </w:pPr>
    </w:p>
    <w:p w:rsidR="00842CA4" w:rsidRDefault="00C06AF6" w:rsidP="00CA3A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Разместить настоящий приказ на официальном сайте Федерального агентства по туризму в информационно-телекоммуникационной сети Интернет.</w:t>
      </w:r>
    </w:p>
    <w:p w:rsidR="00842CA4" w:rsidRDefault="00842CA4" w:rsidP="00C06AF6">
      <w:pPr>
        <w:ind w:firstLine="708"/>
        <w:jc w:val="both"/>
        <w:rPr>
          <w:sz w:val="28"/>
          <w:szCs w:val="28"/>
        </w:rPr>
      </w:pPr>
    </w:p>
    <w:p w:rsidR="00842CA4" w:rsidRDefault="00C06AF6" w:rsidP="00C06A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приказа возложить на заместителя руководителя Ростуризма С.Е. Корнеева.</w:t>
      </w:r>
    </w:p>
    <w:p w:rsidR="00842CA4" w:rsidRDefault="00842CA4" w:rsidP="00C06AF6">
      <w:pPr>
        <w:ind w:firstLine="708"/>
        <w:jc w:val="both"/>
        <w:rPr>
          <w:sz w:val="28"/>
          <w:szCs w:val="28"/>
        </w:rPr>
      </w:pPr>
    </w:p>
    <w:p w:rsidR="00842CA4" w:rsidRDefault="00842CA4" w:rsidP="00C06AF6">
      <w:pPr>
        <w:rPr>
          <w:sz w:val="28"/>
          <w:szCs w:val="28"/>
        </w:rPr>
      </w:pPr>
    </w:p>
    <w:p w:rsidR="00842CA4" w:rsidRDefault="00842CA4" w:rsidP="00C06AF6">
      <w:pPr>
        <w:rPr>
          <w:sz w:val="28"/>
          <w:szCs w:val="28"/>
        </w:rPr>
      </w:pPr>
    </w:p>
    <w:p w:rsidR="00842CA4" w:rsidRDefault="00842CA4" w:rsidP="00C06AF6">
      <w:pPr>
        <w:rPr>
          <w:sz w:val="28"/>
          <w:szCs w:val="28"/>
        </w:rPr>
      </w:pPr>
    </w:p>
    <w:p w:rsidR="00842CA4" w:rsidRDefault="00842CA4" w:rsidP="00C06AF6">
      <w:pPr>
        <w:rPr>
          <w:sz w:val="28"/>
          <w:szCs w:val="28"/>
        </w:rPr>
      </w:pPr>
    </w:p>
    <w:p w:rsidR="00842CA4" w:rsidRDefault="00842CA4" w:rsidP="00C06AF6">
      <w:pPr>
        <w:rPr>
          <w:sz w:val="28"/>
          <w:szCs w:val="28"/>
        </w:rPr>
      </w:pPr>
    </w:p>
    <w:p w:rsidR="00842CA4" w:rsidRDefault="00842CA4" w:rsidP="00C06AF6">
      <w:pPr>
        <w:rPr>
          <w:sz w:val="28"/>
          <w:szCs w:val="28"/>
        </w:rPr>
      </w:pPr>
    </w:p>
    <w:p w:rsidR="00842CA4" w:rsidRDefault="00842CA4" w:rsidP="00C06AF6">
      <w:pPr>
        <w:rPr>
          <w:sz w:val="28"/>
          <w:szCs w:val="28"/>
        </w:rPr>
      </w:pPr>
    </w:p>
    <w:p w:rsidR="00842CA4" w:rsidRDefault="001409F0" w:rsidP="00C06AF6">
      <w:pPr>
        <w:rPr>
          <w:sz w:val="28"/>
          <w:szCs w:val="28"/>
        </w:rPr>
      </w:pPr>
      <w:r>
        <w:rPr>
          <w:sz w:val="28"/>
          <w:szCs w:val="28"/>
        </w:rPr>
        <w:t>Руководитель                                                                                  О.П. Сафонов</w:t>
      </w:r>
    </w:p>
    <w:p w:rsidR="00842CA4" w:rsidRDefault="00842CA4" w:rsidP="00C06AF6">
      <w:pPr>
        <w:rPr>
          <w:sz w:val="28"/>
          <w:szCs w:val="28"/>
        </w:rPr>
        <w:sectPr w:rsidR="00842CA4">
          <w:pgSz w:w="11906" w:h="16838"/>
          <w:pgMar w:top="1134" w:right="851" w:bottom="1134" w:left="1701" w:header="709" w:footer="709" w:gutter="0"/>
          <w:cols w:space="720"/>
        </w:sectPr>
      </w:pPr>
    </w:p>
    <w:p w:rsidR="00842CA4" w:rsidRDefault="00F06A63" w:rsidP="00F06A63">
      <w:pPr>
        <w:jc w:val="right"/>
        <w:outlineLvl w:val="0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Приложение </w:t>
      </w:r>
    </w:p>
    <w:p w:rsidR="00842CA4" w:rsidRDefault="00F06A63" w:rsidP="00F06A63">
      <w:pPr>
        <w:jc w:val="right"/>
        <w:rPr>
          <w:b/>
        </w:rPr>
      </w:pPr>
      <w:r>
        <w:rPr>
          <w:b/>
        </w:rPr>
        <w:t xml:space="preserve">к приказу Ростуризма  </w:t>
      </w:r>
    </w:p>
    <w:p w:rsidR="00842CA4" w:rsidRDefault="00F06A63" w:rsidP="00F06A63">
      <w:pPr>
        <w:jc w:val="center"/>
        <w:rPr>
          <w:b/>
          <w:shd w:val="clear" w:color="auto" w:fill="FFFFFF"/>
        </w:rPr>
      </w:pPr>
      <w:r>
        <w:rPr>
          <w:b/>
        </w:rPr>
        <w:t xml:space="preserve">                                                                                       </w:t>
      </w:r>
      <w:r w:rsidR="00454B69">
        <w:rPr>
          <w:b/>
        </w:rPr>
        <w:t xml:space="preserve">    </w:t>
      </w:r>
      <w:bookmarkStart w:id="0" w:name="_GoBack"/>
      <w:bookmarkEnd w:id="0"/>
      <w:r>
        <w:rPr>
          <w:b/>
        </w:rPr>
        <w:t xml:space="preserve"> от </w:t>
      </w:r>
      <w:r w:rsidR="00454B69" w:rsidRPr="00454B69">
        <w:rPr>
          <w:b/>
          <w:shd w:val="clear" w:color="auto" w:fill="FFFFFF"/>
        </w:rPr>
        <w:t xml:space="preserve">«04» декабря 2017 </w:t>
      </w:r>
      <w:r>
        <w:rPr>
          <w:b/>
        </w:rPr>
        <w:t xml:space="preserve">№   </w:t>
      </w:r>
      <w:r w:rsidR="00454B69" w:rsidRPr="00454B69">
        <w:rPr>
          <w:b/>
        </w:rPr>
        <w:t>583-Пр-17</w:t>
      </w:r>
    </w:p>
    <w:p w:rsidR="00842CA4" w:rsidRDefault="00842CA4" w:rsidP="00F06A63">
      <w:pPr>
        <w:jc w:val="center"/>
        <w:rPr>
          <w:b/>
        </w:rPr>
      </w:pPr>
    </w:p>
    <w:p w:rsidR="00842CA4" w:rsidRDefault="00D30131" w:rsidP="00D30131">
      <w:pPr>
        <w:jc w:val="center"/>
        <w:rPr>
          <w:b/>
        </w:rPr>
      </w:pPr>
      <w:r>
        <w:rPr>
          <w:b/>
        </w:rPr>
        <w:t>Список туроператоров, сведения о которых внесены в</w:t>
      </w:r>
    </w:p>
    <w:p w:rsidR="00842CA4" w:rsidRDefault="00D30131" w:rsidP="00D30131">
      <w:pPr>
        <w:jc w:val="center"/>
        <w:rPr>
          <w:b/>
        </w:rPr>
      </w:pPr>
      <w:r>
        <w:rPr>
          <w:b/>
        </w:rPr>
        <w:t>Единый федеральный реестр туроператоров и  выданы свидетельства о внесении сведений в единый федеральный реестр туроператоров</w:t>
      </w:r>
    </w:p>
    <w:p w:rsidR="00842CA4" w:rsidRDefault="00842CA4" w:rsidP="000C57FF">
      <w:pPr>
        <w:rPr>
          <w:vanish/>
        </w:rPr>
      </w:pPr>
    </w:p>
    <w:tbl>
      <w:tblPr>
        <w:tblW w:w="9736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826"/>
        <w:gridCol w:w="850"/>
        <w:gridCol w:w="3402"/>
        <w:gridCol w:w="1985"/>
        <w:gridCol w:w="1843"/>
      </w:tblGrid>
      <w:tr w:rsidR="00842CA4" w:rsidTr="00563298">
        <w:trPr>
          <w:trHeight w:val="758"/>
        </w:trPr>
        <w:tc>
          <w:tcPr>
            <w:tcW w:w="830" w:type="dxa"/>
            <w:shd w:val="clear" w:color="auto" w:fill="auto"/>
            <w:vAlign w:val="center"/>
          </w:tcPr>
          <w:p w:rsidR="00842CA4" w:rsidRDefault="00563298" w:rsidP="00563298">
            <w:pPr>
              <w:jc w:val="center"/>
              <w:rPr>
                <w:color w:val="000000"/>
                <w:sz w:val="18"/>
                <w:szCs w:val="18"/>
              </w:rPr>
            </w:pPr>
            <w:r>
              <w:t xml:space="preserve">№ </w:t>
            </w:r>
            <w:r>
              <w:br/>
              <w:t>п/п</w:t>
            </w: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:rsidR="00842CA4" w:rsidRDefault="00563298" w:rsidP="0056329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Реестровый номер</w:t>
            </w:r>
          </w:p>
          <w:p w:rsidR="00842CA4" w:rsidRDefault="00563298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Туроператора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2CA4" w:rsidRDefault="00563298" w:rsidP="0056329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Наименование  юридического лица-</w:t>
            </w:r>
          </w:p>
          <w:p w:rsidR="00842CA4" w:rsidRDefault="00563298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туроператора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2CA4" w:rsidRDefault="00563298" w:rsidP="00563298">
            <w:pPr>
              <w:ind w:right="-53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Сфера</w:t>
            </w:r>
          </w:p>
          <w:p w:rsidR="00842CA4" w:rsidRDefault="00563298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туроператорской деятельности</w:t>
            </w:r>
          </w:p>
        </w:tc>
        <w:tc>
          <w:tcPr>
            <w:tcW w:w="1843" w:type="dxa"/>
            <w:vAlign w:val="center"/>
          </w:tcPr>
          <w:p w:rsidR="00842CA4" w:rsidRDefault="00563298" w:rsidP="0056329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ИНН</w:t>
            </w:r>
          </w:p>
          <w:p w:rsidR="00842CA4" w:rsidRDefault="00563298" w:rsidP="0056329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идентификационный</w:t>
            </w:r>
          </w:p>
          <w:p w:rsidR="00842CA4" w:rsidRDefault="00563298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налоговый номер</w:t>
            </w:r>
          </w:p>
        </w:tc>
      </w:tr>
      <w:tr w:rsidR="00842CA4" w:rsidTr="00920465">
        <w:tc>
          <w:tcPr>
            <w:tcW w:w="830" w:type="dxa"/>
            <w:shd w:val="clear" w:color="auto" w:fill="auto"/>
            <w:vAlign w:val="center"/>
          </w:tcPr>
          <w:p w:rsidR="00842CA4" w:rsidRDefault="006D09B7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42CA4" w:rsidRDefault="006D09B7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РТО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2CA4" w:rsidRDefault="006D09B7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019521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2CA4" w:rsidRDefault="006D09B7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"Орелтурист"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2CA4" w:rsidRDefault="006D09B7" w:rsidP="005632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842CA4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5753021390</w:t>
            </w:r>
          </w:p>
        </w:tc>
      </w:tr>
      <w:tr w:rsidR="00842CA4" w:rsidTr="00920465">
        <w:tc>
          <w:tcPr>
            <w:tcW w:w="83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РТО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019522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"Образовательный лагерь"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842CA4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7017422187</w:t>
            </w:r>
          </w:p>
        </w:tc>
      </w:tr>
      <w:tr w:rsidR="00842CA4" w:rsidTr="00920465">
        <w:tc>
          <w:tcPr>
            <w:tcW w:w="83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РТО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019523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"ГИД ЛАЙФ ТУР"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842CA4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7842138806</w:t>
            </w:r>
          </w:p>
        </w:tc>
      </w:tr>
      <w:tr w:rsidR="00842CA4" w:rsidTr="00920465">
        <w:tc>
          <w:tcPr>
            <w:tcW w:w="83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РТО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019524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"Туристская фирма Орбита"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842CA4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3444142355</w:t>
            </w:r>
          </w:p>
        </w:tc>
      </w:tr>
      <w:tr w:rsidR="00842CA4" w:rsidTr="00920465">
        <w:tc>
          <w:tcPr>
            <w:tcW w:w="83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РТО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019525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"НОРД-ВЕСТ"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842CA4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1007027236</w:t>
            </w:r>
          </w:p>
        </w:tc>
      </w:tr>
      <w:tr w:rsidR="00842CA4" w:rsidTr="00920465">
        <w:tc>
          <w:tcPr>
            <w:tcW w:w="83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РТО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019526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"ГРАНД-ТУР"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842CA4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2632800541</w:t>
            </w:r>
          </w:p>
        </w:tc>
      </w:tr>
      <w:tr w:rsidR="00842CA4" w:rsidTr="00920465">
        <w:tc>
          <w:tcPr>
            <w:tcW w:w="83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РТО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019527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"ПЛАНЕТАГРАД"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</w:t>
            </w:r>
          </w:p>
        </w:tc>
        <w:tc>
          <w:tcPr>
            <w:tcW w:w="1843" w:type="dxa"/>
            <w:vAlign w:val="bottom"/>
          </w:tcPr>
          <w:p w:rsidR="00842CA4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4705074680</w:t>
            </w:r>
          </w:p>
        </w:tc>
      </w:tr>
      <w:tr w:rsidR="00842CA4" w:rsidTr="00920465">
        <w:tc>
          <w:tcPr>
            <w:tcW w:w="83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РТО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019528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"МайсТур"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въездной</w:t>
            </w:r>
          </w:p>
        </w:tc>
        <w:tc>
          <w:tcPr>
            <w:tcW w:w="1843" w:type="dxa"/>
            <w:vAlign w:val="bottom"/>
          </w:tcPr>
          <w:p w:rsidR="00842CA4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7723806726</w:t>
            </w:r>
          </w:p>
        </w:tc>
      </w:tr>
      <w:tr w:rsidR="00842CA4" w:rsidTr="00920465">
        <w:tc>
          <w:tcPr>
            <w:tcW w:w="83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РТО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019529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"АНТ"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въездной</w:t>
            </w:r>
          </w:p>
        </w:tc>
        <w:tc>
          <w:tcPr>
            <w:tcW w:w="1843" w:type="dxa"/>
            <w:vAlign w:val="bottom"/>
          </w:tcPr>
          <w:p w:rsidR="00842CA4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7736253807</w:t>
            </w:r>
          </w:p>
        </w:tc>
      </w:tr>
      <w:tr w:rsidR="00842CA4" w:rsidTr="00920465">
        <w:tc>
          <w:tcPr>
            <w:tcW w:w="83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РТО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019530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"Фремад-Сервис"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842CA4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7842110913</w:t>
            </w:r>
          </w:p>
        </w:tc>
      </w:tr>
      <w:tr w:rsidR="00842CA4" w:rsidTr="00920465">
        <w:tc>
          <w:tcPr>
            <w:tcW w:w="83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РТО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019531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"Центр активного туризма "Сахалин-Курилы"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842CA4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6501285301</w:t>
            </w:r>
          </w:p>
        </w:tc>
      </w:tr>
      <w:tr w:rsidR="00842CA4" w:rsidTr="00920465">
        <w:tc>
          <w:tcPr>
            <w:tcW w:w="83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РТО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019532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"Полесье"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842CA4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0276146110</w:t>
            </w:r>
          </w:p>
        </w:tc>
      </w:tr>
      <w:tr w:rsidR="00842CA4" w:rsidTr="00920465">
        <w:tc>
          <w:tcPr>
            <w:tcW w:w="83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РТО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019533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"Едемвотпуск.ру"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842CA4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7839037244</w:t>
            </w:r>
          </w:p>
        </w:tc>
      </w:tr>
      <w:tr w:rsidR="00842CA4" w:rsidTr="00920465">
        <w:tc>
          <w:tcPr>
            <w:tcW w:w="83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РТО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019534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"Мастерская путешествий "Время открытий"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842CA4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5259123584</w:t>
            </w:r>
          </w:p>
        </w:tc>
      </w:tr>
      <w:tr w:rsidR="00842CA4" w:rsidTr="00920465">
        <w:tc>
          <w:tcPr>
            <w:tcW w:w="83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РТО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019535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"ЭВЕРЭЙТ"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842CA4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9718035782</w:t>
            </w:r>
          </w:p>
        </w:tc>
      </w:tr>
      <w:tr w:rsidR="00842CA4" w:rsidTr="00920465">
        <w:tc>
          <w:tcPr>
            <w:tcW w:w="83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РТО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019536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"База"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842CA4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1435261909</w:t>
            </w:r>
          </w:p>
        </w:tc>
      </w:tr>
      <w:tr w:rsidR="00842CA4" w:rsidTr="00920465">
        <w:tc>
          <w:tcPr>
            <w:tcW w:w="83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РТО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019537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"Анна Турс"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842CA4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7804589861</w:t>
            </w:r>
          </w:p>
        </w:tc>
      </w:tr>
      <w:tr w:rsidR="00842CA4" w:rsidTr="00920465">
        <w:tc>
          <w:tcPr>
            <w:tcW w:w="83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РТО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019538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"РусТурКультура"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842CA4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7724303242</w:t>
            </w:r>
          </w:p>
        </w:tc>
      </w:tr>
      <w:tr w:rsidR="00842CA4" w:rsidTr="00920465">
        <w:tc>
          <w:tcPr>
            <w:tcW w:w="83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РТО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019539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"Максимус"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842CA4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2626035959</w:t>
            </w:r>
          </w:p>
        </w:tc>
      </w:tr>
      <w:tr w:rsidR="00842CA4" w:rsidTr="00920465">
        <w:tc>
          <w:tcPr>
            <w:tcW w:w="83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РТО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019540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"ЦОБ"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</w:t>
            </w:r>
          </w:p>
        </w:tc>
        <w:tc>
          <w:tcPr>
            <w:tcW w:w="1843" w:type="dxa"/>
            <w:vAlign w:val="bottom"/>
          </w:tcPr>
          <w:p w:rsidR="00842CA4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2308245977</w:t>
            </w:r>
          </w:p>
        </w:tc>
      </w:tr>
      <w:tr w:rsidR="00842CA4" w:rsidTr="00920465">
        <w:tc>
          <w:tcPr>
            <w:tcW w:w="83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РТО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019541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ООО «ТУРИНФО группа РФР»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2CA4" w:rsidRDefault="006D09B7" w:rsidP="000C5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внутренний     въездной      выездной</w:t>
            </w:r>
          </w:p>
        </w:tc>
        <w:tc>
          <w:tcPr>
            <w:tcW w:w="1843" w:type="dxa"/>
            <w:vAlign w:val="bottom"/>
          </w:tcPr>
          <w:p w:rsidR="00842CA4" w:rsidRDefault="006D09B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7729372560</w:t>
            </w:r>
          </w:p>
        </w:tc>
      </w:tr>
    </w:tbl>
    <w:p w:rsidR="00842CA4" w:rsidRDefault="00842CA4" w:rsidP="00F06A63">
      <w:pPr>
        <w:jc w:val="right"/>
        <w:outlineLvl w:val="0"/>
      </w:pPr>
    </w:p>
    <w:sectPr w:rsidR="00842CA4" w:rsidSect="000C57FF">
      <w:pgSz w:w="11906" w:h="16838"/>
      <w:pgMar w:top="719" w:right="850" w:bottom="107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7A83F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DDD"/>
    <w:rsid w:val="000512EE"/>
    <w:rsid w:val="000C57FF"/>
    <w:rsid w:val="000F6918"/>
    <w:rsid w:val="00124A27"/>
    <w:rsid w:val="001409F0"/>
    <w:rsid w:val="001A79EE"/>
    <w:rsid w:val="002D130E"/>
    <w:rsid w:val="00454B69"/>
    <w:rsid w:val="00505DDD"/>
    <w:rsid w:val="00563298"/>
    <w:rsid w:val="006A6036"/>
    <w:rsid w:val="006D0611"/>
    <w:rsid w:val="006D09B7"/>
    <w:rsid w:val="006F29D0"/>
    <w:rsid w:val="0074302D"/>
    <w:rsid w:val="00842CA4"/>
    <w:rsid w:val="00961BC6"/>
    <w:rsid w:val="009D2A78"/>
    <w:rsid w:val="00C06AF6"/>
    <w:rsid w:val="00CA3A09"/>
    <w:rsid w:val="00D0087B"/>
    <w:rsid w:val="00D30131"/>
    <w:rsid w:val="00D61913"/>
    <w:rsid w:val="00DD1496"/>
    <w:rsid w:val="00F06A63"/>
    <w:rsid w:val="00F1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B62118-1CC9-449F-A197-01DDCF545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A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06AF6"/>
    <w:pPr>
      <w:widowControl w:val="0"/>
      <w:snapToGrid w:val="0"/>
      <w:spacing w:before="220" w:line="252" w:lineRule="auto"/>
      <w:ind w:left="520" w:right="400"/>
      <w:jc w:val="center"/>
    </w:pPr>
    <w:rPr>
      <w:sz w:val="18"/>
    </w:rPr>
  </w:style>
  <w:style w:type="table" w:styleId="a3">
    <w:name w:val="Table Grid"/>
    <w:basedOn w:val="a1"/>
    <w:rsid w:val="00743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0F6918"/>
    <w:rPr>
      <w:rFonts w:ascii="Lucida Grande CY" w:hAnsi="Lucida Grande CY" w:cs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rsid w:val="000F6918"/>
    <w:rPr>
      <w:rFonts w:ascii="Lucida Grande CY" w:hAnsi="Lucida Grande CY" w:cs="Lucida Grande CY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76;&#1084;&#1080;&#1085;&#1080;&#1089;&#1090;&#1088;&#1072;&#1090;&#1086;&#1088;\Downloads\&#1055;&#1088;&#1080;&#1082;&#1072;&#1079;%20&#1086;%20&#1092;&#1086;&#1088;&#1084;&#1080;&#1088;&#1086;&#1074;&#1072;&#1085;&#1080;&#1080;%20-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о формировании - шаблон</Template>
  <TotalTime>1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dcterms:created xsi:type="dcterms:W3CDTF">2017-12-05T14:38:00Z</dcterms:created>
  <dcterms:modified xsi:type="dcterms:W3CDTF">2017-12-05T14:38:00Z</dcterms:modified>
</cp:coreProperties>
</file>